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14A14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783B050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20FDF1B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ED3F9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69DAC" w14:textId="77777777" w:rsidR="007B3FE6" w:rsidRDefault="007B3FE6" w:rsidP="007B3FE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E1B9B63" w14:textId="77777777" w:rsidR="007B3FE6" w:rsidRDefault="007B3FE6" w:rsidP="007B3FE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424FEE2" w14:textId="77777777" w:rsidR="007B3FE6" w:rsidRDefault="007B3FE6" w:rsidP="007B3FE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A52D660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71C83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0D75D3" w14:textId="77777777" w:rsidR="007B3FE6" w:rsidRDefault="007B3FE6" w:rsidP="007B3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38FDDB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A2B" w14:textId="77777777" w:rsidR="007B3FE6" w:rsidRDefault="007B3FE6" w:rsidP="009139A6">
      <w:r>
        <w:separator/>
      </w:r>
    </w:p>
  </w:endnote>
  <w:endnote w:type="continuationSeparator" w:id="0">
    <w:p w14:paraId="29874521" w14:textId="77777777" w:rsidR="007B3FE6" w:rsidRDefault="007B3F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0D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EB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E24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A2852" w14:textId="77777777" w:rsidR="007B3FE6" w:rsidRDefault="007B3FE6" w:rsidP="009139A6">
      <w:r>
        <w:separator/>
      </w:r>
    </w:p>
  </w:footnote>
  <w:footnote w:type="continuationSeparator" w:id="0">
    <w:p w14:paraId="4988645C" w14:textId="77777777" w:rsidR="007B3FE6" w:rsidRDefault="007B3F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A5A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C4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A6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E6"/>
    <w:rsid w:val="000666E0"/>
    <w:rsid w:val="002510B7"/>
    <w:rsid w:val="005C130B"/>
    <w:rsid w:val="007B3FE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E85B9"/>
  <w15:chartTrackingRefBased/>
  <w15:docId w15:val="{0657BE8C-3339-4263-9B72-5D0863A1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2022-07-01T20:57:00Z</dcterms:created>
  <dcterms:modified xsi:type="dcterms:W3CDTF">2022-07-01T20:58:00Z</dcterms:modified>
</cp:coreProperties>
</file>